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2CA0" w:rsidRDefault="00592CA0">
      <w:r w:rsidRPr="00C74744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http://cs9951.userapi.com/g24081770/a_1805e729.jpg" style="width:474pt;height:701.25pt;visibility:visible">
            <v:imagedata r:id="rId4" o:title=""/>
          </v:shape>
        </w:pict>
      </w:r>
    </w:p>
    <w:p w:rsidR="00592CA0" w:rsidRDefault="00592CA0"/>
    <w:p w:rsidR="00592CA0" w:rsidRDefault="00592CA0">
      <w:r w:rsidRPr="00C74744">
        <w:rPr>
          <w:noProof/>
        </w:rPr>
        <w:pict>
          <v:shape id="Рисунок 7" o:spid="_x0000_i1026" type="#_x0000_t75" alt="http://www.proshkolu.ru/content/media/pic/std/1000000/90000/89171-5e0f8bda570b49de.gif" style="width:522pt;height:453.75pt;visibility:visible">
            <v:imagedata r:id="rId5" o:title=""/>
          </v:shape>
        </w:pict>
      </w:r>
    </w:p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>
      <w:r w:rsidRPr="00C74744">
        <w:rPr>
          <w:noProof/>
        </w:rPr>
        <w:pict>
          <v:shape id="Рисунок 10" o:spid="_x0000_i1027" type="#_x0000_t75" alt="http://raskraska.ucoz.ru/_nw/2/s79053879.jpg" style="width:525.75pt;height:636.75pt;visibility:visible">
            <v:imagedata r:id="rId6" o:title=""/>
          </v:shape>
        </w:pict>
      </w:r>
    </w:p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>
      <w:r w:rsidRPr="00C74744">
        <w:rPr>
          <w:noProof/>
        </w:rPr>
        <w:pict>
          <v:shape id="Рисунок 13" o:spid="_x0000_i1028" type="#_x0000_t75" style="width:723.75pt;height:1021.5pt;visibility:visible">
            <v:imagedata r:id="rId7" o:title=""/>
          </v:shape>
        </w:pict>
      </w:r>
    </w:p>
    <w:p w:rsidR="00592CA0" w:rsidRDefault="00592CA0">
      <w:r w:rsidRPr="00C74744">
        <w:rPr>
          <w:noProof/>
        </w:rPr>
        <w:pict>
          <v:shape id="Рисунок 14" o:spid="_x0000_i1029" type="#_x0000_t75" style="width:723.75pt;height:1021.5pt;visibility:visible">
            <v:imagedata r:id="rId8" o:title=""/>
          </v:shape>
        </w:pict>
      </w:r>
    </w:p>
    <w:p w:rsidR="00592CA0" w:rsidRDefault="00592CA0">
      <w:r w:rsidRPr="00C74744">
        <w:rPr>
          <w:noProof/>
        </w:rPr>
        <w:pict>
          <v:shape id="Рисунок 15" o:spid="_x0000_i1030" type="#_x0000_t75" style="width:723.75pt;height:1021.5pt;visibility:visible">
            <v:imagedata r:id="rId9" o:title=""/>
          </v:shape>
        </w:pict>
      </w:r>
    </w:p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>
      <w:r>
        <w:rPr>
          <w:noProof/>
        </w:rPr>
        <w:pict>
          <v:shape id="Рисунок 4" o:spid="_x0000_s1026" type="#_x0000_t75" alt="http://img2.labirint.ru/books/278800/scrn_big_1.jpg" style="position:absolute;margin-left:0;margin-top:0;width:517pt;height:347.3pt;z-index:251658240;visibility:visible;mso-position-horizontal:left;mso-position-vertical:top">
            <v:imagedata r:id="rId10" o:title=""/>
            <w10:wrap type="square"/>
          </v:shape>
        </w:pict>
      </w:r>
    </w:p>
    <w:p w:rsidR="00592CA0" w:rsidRDefault="00592CA0"/>
    <w:p w:rsidR="00592CA0" w:rsidRDefault="00592CA0">
      <w:r>
        <w:br w:type="textWrapping" w:clear="all"/>
      </w:r>
    </w:p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/>
    <w:p w:rsidR="00592CA0" w:rsidRDefault="00592CA0">
      <w:r>
        <w:pict>
          <v:shape id="_x0000_i1031" type="#_x0000_t75" alt="" style="width:762.75pt;height:378pt">
            <v:imagedata r:id="rId11" r:href="rId12"/>
          </v:shape>
        </w:pict>
      </w:r>
    </w:p>
    <w:p w:rsidR="00592CA0" w:rsidRDefault="00592CA0"/>
    <w:p w:rsidR="00592CA0" w:rsidRDefault="00592CA0"/>
    <w:p w:rsidR="00592CA0" w:rsidRDefault="00592CA0"/>
    <w:p w:rsidR="00592CA0" w:rsidRDefault="00592CA0">
      <w:r>
        <w:pict>
          <v:shape id="_x0000_i1032" type="#_x0000_t75" alt="" style="width:492.75pt;height:503.25pt">
            <v:imagedata r:id="rId13" r:href="rId14"/>
          </v:shape>
        </w:pict>
      </w:r>
    </w:p>
    <w:p w:rsidR="00592CA0" w:rsidRDefault="00592CA0">
      <w:r>
        <w:pict>
          <v:shape id="_x0000_i1033" type="#_x0000_t75" alt="" style="width:615.75pt;height:615.75pt">
            <v:imagedata r:id="rId15" r:href="rId16"/>
          </v:shape>
        </w:pict>
      </w:r>
    </w:p>
    <w:sectPr w:rsidR="00592CA0" w:rsidSect="00256038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37086"/>
    <w:rsid w:val="00137086"/>
    <w:rsid w:val="00256038"/>
    <w:rsid w:val="00592CA0"/>
    <w:rsid w:val="005B7F89"/>
    <w:rsid w:val="00825586"/>
    <w:rsid w:val="00A55A19"/>
    <w:rsid w:val="00C74744"/>
    <w:rsid w:val="00F66736"/>
    <w:rsid w:val="00F84FB5"/>
    <w:rsid w:val="00F935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7F89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1370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370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http://www.faberllc.ru/published/publicdata/FABERLLCRUDATA/attachments/SC/products_pictures/24DF_enl.jpg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http://www.topgifts.ru/resources/catalog/KC1028_03.jpg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image" Target="http://www.mir-kv.ru/catalog0005/16748_big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45</TotalTime>
  <Pages>15</Pages>
  <Words>61</Words>
  <Characters>349</Characters>
  <Application>Microsoft Office Outlook</Application>
  <DocSecurity>0</DocSecurity>
  <Lines>0</Lines>
  <Paragraphs>0</Paragraphs>
  <ScaleCrop>false</ScaleCrop>
  <Company>Школа №996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ученик 01</cp:lastModifiedBy>
  <cp:revision>5</cp:revision>
  <cp:lastPrinted>2012-10-18T06:23:00Z</cp:lastPrinted>
  <dcterms:created xsi:type="dcterms:W3CDTF">2012-10-13T06:24:00Z</dcterms:created>
  <dcterms:modified xsi:type="dcterms:W3CDTF">2012-10-18T06:24:00Z</dcterms:modified>
</cp:coreProperties>
</file>